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3a9a95f" w14:textId="3a9a95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F7999">
      <w:pPr>
        <w:jc w:val="center"/>
        <w:rPr>
          <w:rFonts w:ascii="Times New Roman" w:hAnsi="Times New Roman"/>
          <w:b/>
        </w:rPr>
      </w:pPr>
      <w:r w:rsidRPr="001F7999">
        <w:rPr>
          <w:rFonts w:ascii="Times New Roman" w:hAnsi="Times New Roman"/>
          <w:b/>
        </w:rPr>
        <w:t>M. &amp; V. SERVICE j.d.o.o. Pazin, Prolaz Frana Matejčića 10, OIB: 69031146241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26110">
        <w:rPr>
          <w:rFonts w:ascii="Times New Roman" w:hAnsi="Times New Roman"/>
        </w:rPr>
        <w:t>10,</w:t>
      </w:r>
      <w:r w:rsidR="001F7999">
        <w:rPr>
          <w:rFonts w:ascii="Times New Roman" w:hAnsi="Times New Roman"/>
        </w:rPr>
        <w:t>45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F7999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1F7999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 w:rsidR="001E36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D9724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F7999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1F7999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1F7999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926110">
        <w:rPr>
          <w:rFonts w:ascii="Times New Roman" w:hAnsi="Times New Roman"/>
        </w:rPr>
        <w:t>srpnja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F0887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1F7999">
        <w:rPr>
          <w:rFonts w:ascii="Times New Roman" w:hAnsi="Times New Roman"/>
        </w:rPr>
        <w:t>11.589,17</w:t>
      </w:r>
      <w:r>
        <w:rPr>
          <w:rFonts w:ascii="Times New Roman" w:hAnsi="Times New Roman"/>
        </w:rPr>
        <w:t xml:space="preserve"> kn. </w:t>
      </w:r>
      <w:r w:rsidR="007F0887">
        <w:rPr>
          <w:rFonts w:ascii="Times New Roman" w:hAnsi="Times New Roman"/>
        </w:rPr>
        <w:t xml:space="preserve">Na dan održavanja ročišta račun dužnika je i dalje u blokadi na iznos od </w:t>
      </w:r>
      <w:r w:rsidR="00D97245">
        <w:rPr>
          <w:rFonts w:ascii="Times New Roman" w:hAnsi="Times New Roman"/>
        </w:rPr>
        <w:t>11.689,76</w:t>
      </w:r>
      <w:r w:rsidRPr="00D97245" w:rsidR="00D97245">
        <w:rPr>
          <w:rFonts w:ascii="Times New Roman" w:hAnsi="Times New Roman"/>
        </w:rPr>
        <w:t xml:space="preserve"> </w:t>
      </w:r>
      <w:r w:rsidR="007F0887">
        <w:rPr>
          <w:rFonts w:ascii="Times New Roman" w:hAnsi="Times New Roman"/>
        </w:rPr>
        <w:t xml:space="preserve">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B46F4">
        <w:rPr>
          <w:rFonts w:ascii="Times New Roman" w:hAnsi="Times New Roman"/>
        </w:rPr>
        <w:t>Iz radnja koje je poduzeo sud nije utvrđeno da dužnik ima imovine.</w:t>
      </w:r>
      <w:r>
        <w:rPr>
          <w:rFonts w:ascii="Times New Roman" w:hAnsi="Times New Roman"/>
        </w:rPr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E05B10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926110">
        <w:rPr>
          <w:rFonts w:ascii="Times New Roman" w:hAnsi="Times New Roman"/>
        </w:rPr>
        <w:t>10:</w:t>
      </w:r>
      <w:r w:rsidR="001F7999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1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F7999" w:rsidP="001F7999" w:rsidRDefault="001F7999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St-280/2019-10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1F7999">
      <w:rPr>
        <w:sz w:val="22"/>
        <w:szCs w:val="22"/>
      </w:rPr>
      <w:t>280/2019-10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554"/>
    <w:rsid w:val="00045B86"/>
    <w:rsid w:val="00070A05"/>
    <w:rsid w:val="0007639B"/>
    <w:rsid w:val="00097C7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53A24"/>
    <w:rsid w:val="00762F0D"/>
    <w:rsid w:val="007F0887"/>
    <w:rsid w:val="007F38B2"/>
    <w:rsid w:val="008072B5"/>
    <w:rsid w:val="008145B5"/>
    <w:rsid w:val="0081659F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C512A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C14820"/>
    <w:rsid w:val="00C22467"/>
    <w:rsid w:val="00C50565"/>
    <w:rsid w:val="00C66696"/>
    <w:rsid w:val="00C67C0F"/>
    <w:rsid w:val="00C917D3"/>
    <w:rsid w:val="00C91BCA"/>
    <w:rsid w:val="00CB3618"/>
    <w:rsid w:val="00CD254E"/>
    <w:rsid w:val="00CD2568"/>
    <w:rsid w:val="00CF7611"/>
    <w:rsid w:val="00D97245"/>
    <w:rsid w:val="00DF0331"/>
    <w:rsid w:val="00E05B10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F38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38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38B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38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38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St-280/2019-10</izvorni_sadrzaj>
    <derivirana_varijabla naziv="DomainObject.Zapisnik.Oznaka_1">St-280/2019-10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srpnja 2019.</izvorni_sadrzaj>
    <derivirana_varijabla naziv="DomainObject.Predmet.DatumIzradeOptuznogAkta_1">26. srpnja 2019.</derivirana_varijabla>
  </DomainObject.Predmet.DatumIzradeOptuznogAkta>
  <DomainObject.Predmet.DatumIzradeOptuznogAktaFormated>
    <izvorni_sadrzaj>26.7.2019.</izvorni_sadrzaj>
    <derivirana_varijabla naziv="DomainObject.Predmet.DatumIzradeOptuznogAktaFormated_1">26.7.2019.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St-280/2019</izvorni_sadrzaj>
    <derivirana_varijabla naziv="DomainObject.Predmet.OznakaBroj_1">St-280/2019</derivirana_varijabla>
  </DomainObject.Predmet.OznakaBroj>
  <DomainObject.Predmet.OznakaBrojOptuznogAkta>
    <izvorni_sadrzaj>04-06-19-3211</izvorni_sadrzaj>
    <derivirana_varijabla naziv="DomainObject.Predmet.OznakaBrojOptuznogAkta_1">04-06-19-3211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&amp; V. SERVICE j.d.o.o. PAZIN zastupanog po punomoćniku Maurizio Vidak</izvorni_sadrzaj>
    <derivirana_varijabla naziv="DomainObject.Predmet.ProtustrankaFormated_1">  M. &amp; V. SERVICE j.d.o.o. PAZIN zastupanog po punomoćniku Maurizio Vidak</derivirana_varijabla>
  </DomainObject.Predmet.ProtustrankaFormated>
  <DomainObject.Predmet.ProtustrankaFormatedOIB>
    <izvorni_sadrzaj>  M. &amp; V. SERVICE j.d.o.o. PAZIN, OIB 69031146241 zastupanog po punomoćniku Maurizio Vidak</izvorni_sadrzaj>
    <derivirana_varijabla naziv="DomainObject.Predmet.ProtustrankaFormatedOIB_1">  M. &amp; V. SERVICE j.d.o.o. PAZIN, OIB 69031146241 zastupanog po punomoćniku Maurizio Vidak</derivirana_varijabla>
  </DomainObject.Predmet.ProtustrankaFormatedOIB>
  <DomainObject.Predmet.ProtustrankaFormatedWithAdress>
    <izvorni_sadrzaj> M. &amp; V. SERVICE j.d.o.o. PAZIN, Prolaz Frana Matejčića 10, 52000 Pazin zastupanog po punomoćniku Maurizio Vidak</izvorni_sadrzaj>
    <derivirana_varijabla naziv="DomainObject.Predmet.ProtustrankaFormatedWithAdress_1"> M. &amp; V. SERVICE j.d.o.o. PAZIN, Prolaz Frana Matejčića 10, 52000 Pazin zastupanog po punomoćniku Maurizio Vidak</derivirana_varijabla>
  </DomainObject.Predmet.ProtustrankaFormatedWithAdress>
  <DomainObject.Predmet.ProtustrankaFormatedWithAdressOIB>
    <izvorni_sadrzaj> M. &amp; V. SERVICE j.d.o.o. PAZIN, OIB 69031146241, Prolaz Frana Matejčića 10, 52000 Pazin zastupanog po punomoćniku Maurizio Vidak</izvorni_sadrzaj>
    <derivirana_varijabla naziv="DomainObject.Predmet.ProtustrankaFormatedWithAdressOIB_1"> M. &amp; V. SERVICE j.d.o.o. PAZIN, OIB 69031146241, Prolaz Frana Matejčića 10, 52000 Pazin zastupanog po punomoćniku Maurizio Vidak</derivirana_varijabla>
  </DomainObject.Predmet.ProtustrankaFormatedWithAdressOIB>
  <DomainObject.Predmet.ProtustrankaWithAdress>
    <izvorni_sadrzaj>M. &amp; V. SERVICE j.d.o.o. PAZIN Prolaz Frana Matejčića 10, 52000 Pazin</izvorni_sadrzaj>
    <derivirana_varijabla naziv="DomainObject.Predmet.ProtustrankaWithAdress_1">M. &amp; V. SERVICE j.d.o.o. PAZIN Prolaz Frana Matejčića 10, 52000 Pazin</derivirana_varijabla>
  </DomainObject.Predmet.ProtustrankaWithAdress>
  <DomainObject.Predmet.ProtustrankaWithAdressOIB>
    <izvorni_sadrzaj>M. &amp; V. SERVICE j.d.o.o. PAZIN, OIB 69031146241, Prolaz Frana Matejčića 10, 52000 Pazin</izvorni_sadrzaj>
    <derivirana_varijabla naziv="DomainObject.Predmet.ProtustrankaWithAdressOIB_1">M. &amp; V. SERVICE j.d.o.o. PAZIN, OIB 69031146241, Prolaz Frana Matejčića 10, 52000 Pazin</derivirana_varijabla>
  </DomainObject.Predmet.ProtustrankaWithAdressOIB>
  <DomainObject.Predmet.ProtustrankaNazivFormated>
    <izvorni_sadrzaj>M. &amp; V. SERVICE j.d.o.o. PAZIN</izvorni_sadrzaj>
    <derivirana_varijabla naziv="DomainObject.Predmet.ProtustrankaNazivFormated_1">M. &amp; V. SERVICE j.d.o.o. PAZIN</derivirana_varijabla>
  </DomainObject.Predmet.ProtustrankaNazivFormated>
  <DomainObject.Predmet.ProtustrankaNazivFormatedOIB>
    <izvorni_sadrzaj>M. &amp; V. SERVICE j.d.o.o. PAZIN, OIB 69031146241</izvorni_sadrzaj>
    <derivirana_varijabla naziv="DomainObject.Predmet.ProtustrankaNazivFormatedOIB_1">M. &amp; V. SERVICE j.d.o.o. PAZIN, OIB 69031146241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11589.17</izvorni_sadrzaj>
    <derivirana_varijabla naziv="DomainObject.Predmet.TrenutnaVrijednost_1">11589.17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&amp; V. SERVICE j.d.o.o. PAZIN zastupanog po punomoćniku Maurizio Vidak</item>
    </izvorni_sadrzaj>
    <derivirana_varijabla naziv="DomainObject.Predmet.ProtuStrankaListFormated_1">
      <item>M. &amp; V. SERVICE j.d.o.o. PAZIN zastupanog po punomoćniku Maurizio Vidak</item>
    </derivirana_varijabla>
  </DomainObject.Predmet.ProtuStrankaListFormated>
  <DomainObject.Predmet.ProtuStrankaListFormatedOIB>
    <izvorni_sadrzaj>
      <item>M. &amp; V. SERVICE j.d.o.o. PAZIN, OIB 69031146241 zastupanog po punomoćniku Maurizio Vidak</item>
    </izvorni_sadrzaj>
    <derivirana_varijabla naziv="DomainObject.Predmet.ProtuStrankaListFormatedOIB_1">
      <item>M. &amp; V. SERVICE j.d.o.o. PAZIN, OIB 69031146241 zastupanog po punomoćniku Maurizio Vidak</item>
    </derivirana_varijabla>
  </DomainObject.Predmet.ProtuStrankaListFormatedOIB>
  <DomainObject.Predmet.ProtuStrankaListFormatedWithAdress>
    <izvorni_sadrzaj>
      <item>M. &amp; V. SERVICE j.d.o.o. PAZIN, Prolaz Frana Matejčića 10, 52000 Pazin zastupanog po punomoćniku Maurizio Vidak</item>
    </izvorni_sadrzaj>
    <derivirana_varijabla naziv="DomainObject.Predmet.ProtuStrankaListFormatedWithAdress_1">
      <item>M. &amp; V. SERVICE j.d.o.o. PAZIN, Prolaz Frana Matejčića 10, 52000 Pazin zastupanog po punomoćniku Maurizio Vidak</item>
    </derivirana_varijabla>
  </DomainObject.Predmet.ProtuStrankaListFormatedWithAdress>
  <DomainObject.Predmet.ProtuStrankaListFormatedWithAdressOIB>
    <izvorni_sadrzaj>
      <item>M. &amp; V. SERVICE j.d.o.o. PAZIN, OIB 69031146241, Prolaz Frana Matejčića 10, 52000 Pazin zastupanog po punomoćniku Maurizio Vidak</item>
    </izvorni_sadrzaj>
    <derivirana_varijabla naziv="DomainObject.Predmet.ProtuStrankaListFormatedWithAdressOIB_1">
      <item>M. &amp; V. SERVICE j.d.o.o. PAZIN, OIB 69031146241, Prolaz Frana Matejčića 10, 52000 Pazin zastupanog po punomoćniku Maurizio Vidak</item>
    </derivirana_varijabla>
  </DomainObject.Predmet.ProtuStrankaListFormatedWithAdressOIB>
  <DomainObject.Predmet.ProtuStrankaListNazivFormated>
    <izvorni_sadrzaj>
      <item>M. &amp; V. SERVICE j.d.o.o. PAZIN</item>
    </izvorni_sadrzaj>
    <derivirana_varijabla naziv="DomainObject.Predmet.ProtuStrankaListNazivFormated_1">
      <item>M. &amp; V. SERVICE j.d.o.o. PAZIN</item>
    </derivirana_varijabla>
  </DomainObject.Predmet.ProtuStrankaListNazivFormated>
  <DomainObject.Predmet.ProtuStrankaListNazivFormatedOIB>
    <izvorni_sadrzaj>
      <item>M. &amp; V. SERVICE j.d.o.o. PAZIN, OIB 69031146241</item>
    </izvorni_sadrzaj>
    <derivirana_varijabla naziv="DomainObject.Predmet.ProtuStrankaListNazivFormatedOIB_1">
      <item>M. &amp; V. SERVICE j.d.o.o. PAZIN, OIB 69031146241</item>
    </derivirana_varijabla>
  </DomainObject.Predmet.ProtuStrankaListNazivFormatedOIB>
  <DomainObject.Predmet.OstaliListFormated>
    <izvorni_sadrzaj>
      <item>Maurizio Vidak punomoćnik sudionika u postupku M. &amp; V. SERVICE j.d.o.o. PAZIN</item>
    </izvorni_sadrzaj>
    <derivirana_varijabla naziv="DomainObject.Predmet.OstaliListFormated_1">
      <item>Maurizio Vidak punomoćnik sudionika u postupku M. &amp; V. SERVICE j.d.o.o. PAZIN</item>
    </derivirana_varijabla>
  </DomainObject.Predmet.OstaliListFormated>
  <DomainObject.Predmet.OstaliListFormatedOIB>
    <izvorni_sadrzaj>
      <item>Maurizio Vidak, OIB 58175939809 punomoćnik sudionika u postupku M. &amp; V. SERVICE j.d.o.o. PAZIN</item>
    </izvorni_sadrzaj>
    <derivirana_varijabla naziv="DomainObject.Predmet.OstaliListFormatedOIB_1">
      <item>Maurizio Vidak, OIB 58175939809 punomoćnik sudionika u postupku M. &amp; V. SERVICE j.d.o.o. PAZIN</item>
    </derivirana_varijabla>
  </DomainObject.Predmet.OstaliListFormatedOIB>
  <DomainObject.Predmet.OstaliListFormatedWithAdress>
    <izvorni_sadrzaj>
      <item>Maurizio Vidak, Via Codermatz 01 0, Trieste punomoćnik sudionika u postupku M. &amp; V. SERVICE j.d.o.o. PAZIN</item>
    </izvorni_sadrzaj>
    <derivirana_varijabla naziv="DomainObject.Predmet.OstaliListFormatedWithAdress_1">
      <item>Maurizio Vidak, Via Codermatz 01 0, Trieste punomoćnik sudionika u postupku M. &amp; V. SERVICE j.d.o.o. PAZIN</item>
    </derivirana_varijabla>
  </DomainObject.Predmet.OstaliListFormatedWithAdress>
  <DomainObject.Predmet.OstaliListFormatedWithAdressOIB>
    <izvorni_sadrzaj>
      <item>Maurizio Vidak, OIB 58175939809, Via Codermatz 01 0, Trieste punomoćnik sudionika u postupku M. &amp; V. SERVICE j.d.o.o. PAZIN</item>
    </izvorni_sadrzaj>
    <derivirana_varijabla naziv="DomainObject.Predmet.OstaliListFormatedWithAdressOIB_1">
      <item>Maurizio Vidak, OIB 58175939809, Via Codermatz 01 0, Trieste punomoćnik sudionika u postupku M. &amp; V. SERVICE j.d.o.o. PAZIN</item>
    </derivirana_varijabla>
  </DomainObject.Predmet.OstaliListFormatedWithAdressOIB>
  <DomainObject.Predmet.OstaliListNazivFormated>
    <izvorni_sadrzaj>
      <item>Maurizio Vidak</item>
    </izvorni_sadrzaj>
    <derivirana_varijabla naziv="DomainObject.Predmet.OstaliListNazivFormated_1">
      <item>Maurizio Vidak</item>
    </derivirana_varijabla>
  </DomainObject.Predmet.OstaliListNazivFormated>
  <DomainObject.Predmet.OstaliListNazivFormatedOIB>
    <izvorni_sadrzaj>
      <item>Maurizio Vidak, OIB 58175939809</item>
    </izvorni_sadrzaj>
    <derivirana_varijabla naziv="DomainObject.Predmet.OstaliListNazivFormatedOIB_1">
      <item>Maurizio Vidak, OIB 58175939809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St-280/2019-10</izvorni_sadrzaj>
    <derivirana_varijabla naziv="DomainObject.PoslovniBrojDokumenta_1">St-280/2019-10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&amp; V. SERVICE j.d.o.o. PAZIN</izvorni_sadrzaj>
    <derivirana_varijabla naziv="DomainObject.Predmet.ProtustrankaIDrugi_1">M. &amp; V. SERVICE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&amp; V. SERVICE j.d.o.o. PAZIN, OIB 69031146241, Prolaz Frana Matejčića 10, 52000 Pazin</izvorni_sadrzaj>
    <derivirana_varijabla naziv="DomainObject.Predmet.ProtustrankaIDrugiAdressOIB_1">M. &amp; V. SERVICE j.d.o.o. PAZIN, OIB 69031146241, Prolaz Frana Matejčića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&amp; V. SERVICE j.d.o.o. PAZIN</item>
      <item>FINANCIJSKA AGENCIJA, RC RIJEKA, PODRUŽNICA PULA, PULA</item>
      <item>Maurizio Vidak</item>
    </izvorni_sadrzaj>
    <derivirana_varijabla naziv="DomainObject.Predmet.SudioniciListNaziv_1">
      <item>M. &amp; V. SERVICE j.d.o.o. PAZIN</item>
      <item>FINANCIJSKA AGENCIJA, RC RIJEKA, PODRUŽNICA PULA, PULA</item>
      <item>Maurizio Vidak</item>
    </derivirana_varijabla>
  </DomainObject.Predmet.SudioniciListNaziv>
  <DomainObject.Predmet.SudioniciListAdressOIB>
    <izvorni_sadrzaj>
      <item>M. &amp; V. SERVICE j.d.o.o. PAZIN, OIB 69031146241, Prolaz Frana Matejčića 10,52000 Pazin</item>
      <item>FINANCIJSKA AGENCIJA, RC RIJEKA, PODRUŽNICA PULA, PULA, OIB 85821130368, GIARDINI 5,52100 Pula</item>
      <item>Maurizio Vidak, OIB 58175939809, Via Codermatz 01 0,Trieste</item>
    </izvorni_sadrzaj>
    <derivirana_varijabla naziv="DomainObject.Predmet.SudioniciListAdressOIB_1">
      <item>M. &amp; V. SERVICE j.d.o.o. PAZIN, OIB 69031146241, Prolaz Frana Matejčića 10,52000 Pazin</item>
      <item>FINANCIJSKA AGENCIJA, RC RIJEKA, PODRUŽNICA PULA, PULA, OIB 85821130368, GIARDINI 5,52100 Pula</item>
      <item>Maurizio Vidak, OIB 58175939809, Via Codermatz 01 0,Trieste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69031146241</item>
      <item>, OIB 85821130368</item>
      <item>, OIB 58175939809</item>
    </izvorni_sadrzaj>
    <derivirana_varijabla naziv="DomainObject.Predmet.SudioniciListNazivOIB_1">
      <item>, OIB 69031146241</item>
      <item>, OIB 85821130368</item>
      <item>, OIB 58175939809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96593-6A67-4B94-909C-433E0B78372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273</properties:Words>
  <properties:Characters>1475</properties:Characters>
  <properties:Lines>49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1817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2019-10-10T11:44:00Z</dcterms:created>
  <dc:creator>epincin</dc:creator>
  <cp:lastModifiedBy>Sanja Prodan</cp:lastModifiedBy>
  <cp:lastPrinted>2015-12-17T09:17:00Z</cp:lastPrinted>
  <dcterms:modified xmlns:xsi="http://www.w3.org/2001/XMLSchema-instance" xsi:type="dcterms:W3CDTF">2019-10-11T08:53:00Z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St-280/2019-10 / Zapisnik - Ročište radi rasprave o uvjetima za otvaranje steč. post. (St-280-2019-10 M.&amp;V. SERVICE (10,45).docx)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